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73085" w14:textId="5CD5310E" w:rsidR="00220FA5" w:rsidRDefault="00E50A72" w:rsidP="008724FE">
      <w:pPr>
        <w:pStyle w:val="Kop2"/>
        <w:numPr>
          <w:ilvl w:val="0"/>
          <w:numId w:val="0"/>
        </w:numPr>
      </w:pPr>
      <w:r>
        <w:t>Bijlage</w:t>
      </w:r>
      <w:r w:rsidR="00BC0118">
        <w:t xml:space="preserve"> </w:t>
      </w:r>
      <w:r w:rsidR="00A50877">
        <w:t>5</w:t>
      </w:r>
      <w:r w:rsidR="00BC0118">
        <w:t xml:space="preserve"> – </w:t>
      </w:r>
      <w:r w:rsidR="00CB2373">
        <w:t>Referentieformulier</w:t>
      </w:r>
      <w:r w:rsidR="00BC0118">
        <w:t xml:space="preserve"> Accountantsdiensten</w:t>
      </w:r>
    </w:p>
    <w:p w14:paraId="65DD3229" w14:textId="77777777" w:rsidR="00CB2373" w:rsidRDefault="00CB2373" w:rsidP="00CB2373">
      <w:r>
        <w:t>U dient het volgende formulier in te vullen.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44"/>
        <w:gridCol w:w="1804"/>
        <w:gridCol w:w="786"/>
        <w:gridCol w:w="1392"/>
        <w:gridCol w:w="3826"/>
      </w:tblGrid>
      <w:tr w:rsidR="00CB2373" w14:paraId="487D843C" w14:textId="77777777" w:rsidTr="00BC01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4" w:type="dxa"/>
            <w:gridSpan w:val="3"/>
          </w:tcPr>
          <w:p w14:paraId="71DA328C" w14:textId="77777777" w:rsidR="00CB2373" w:rsidRDefault="00CB2373" w:rsidP="00CB2373">
            <w:r>
              <w:t>Referentie behoort toe aan:</w:t>
            </w:r>
          </w:p>
        </w:tc>
        <w:tc>
          <w:tcPr>
            <w:tcW w:w="5218" w:type="dxa"/>
            <w:gridSpan w:val="2"/>
          </w:tcPr>
          <w:p w14:paraId="5AD21507" w14:textId="77777777" w:rsidR="00CB2373" w:rsidRPr="00CB2373" w:rsidRDefault="009B536F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9B536F">
              <w:rPr>
                <w:b w:val="0"/>
                <w:bCs w:val="0"/>
                <w:color w:val="002060"/>
              </w:rPr>
              <w:t>vul hier de naam van uw onderneming in</w:t>
            </w:r>
            <w:r>
              <w:rPr>
                <w:b w:val="0"/>
                <w:bCs w:val="0"/>
              </w:rPr>
              <w:t>-</w:t>
            </w:r>
          </w:p>
        </w:tc>
      </w:tr>
      <w:tr w:rsidR="00CB2373" w14:paraId="41E7D369" w14:textId="77777777" w:rsidTr="00CD6C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5A7889DA" w14:textId="6B973679" w:rsidR="00CB2373" w:rsidRDefault="00CB2373" w:rsidP="00CB2373">
            <w:r>
              <w:t>Referentieproject bij</w:t>
            </w:r>
            <w:r w:rsidR="00BC0118">
              <w:t xml:space="preserve"> Kerncompetentie 1:</w:t>
            </w:r>
            <w:r w:rsidR="00641996">
              <w:t xml:space="preserve"> </w:t>
            </w:r>
            <w:r w:rsidR="001D690B" w:rsidRPr="001D690B">
              <w:t>Ervaring met accountantsdiensten voor publiekrechtelijke organisaties</w:t>
            </w:r>
          </w:p>
          <w:p w14:paraId="1246D1B5" w14:textId="537C3F90" w:rsidR="00BC0118" w:rsidRPr="00BC0118" w:rsidRDefault="00BC0118" w:rsidP="00CB237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 heeft kennis van en ervaring met het uitvoeren van Accountantsdiensten ten behoeve van de jaarlijkse accountantsverklaring conform bestaande wet- en regelgeving. Tevens dient de wijze van en ervaring met het opstellen van een controleverklaring bij de jaarrekening aangetoond te worden.</w:t>
            </w:r>
          </w:p>
        </w:tc>
      </w:tr>
      <w:tr w:rsidR="008553A8" w14:paraId="09B79192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75A647FF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0724EE3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2178" w:type="dxa"/>
            <w:gridSpan w:val="2"/>
          </w:tcPr>
          <w:p w14:paraId="2ED348B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3826" w:type="dxa"/>
          </w:tcPr>
          <w:p w14:paraId="7A9A3A3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353D89D9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625835D3" w14:textId="77777777" w:rsidR="008553A8" w:rsidRDefault="008553A8" w:rsidP="00CB2373"/>
        </w:tc>
        <w:tc>
          <w:tcPr>
            <w:tcW w:w="1804" w:type="dxa"/>
            <w:vMerge/>
          </w:tcPr>
          <w:p w14:paraId="6D15CACC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78" w:type="dxa"/>
            <w:gridSpan w:val="2"/>
          </w:tcPr>
          <w:p w14:paraId="7811EA9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3826" w:type="dxa"/>
          </w:tcPr>
          <w:p w14:paraId="6260C39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B531B06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14DE1091" w14:textId="77777777" w:rsidR="008553A8" w:rsidRDefault="008553A8" w:rsidP="00CB2373"/>
        </w:tc>
        <w:tc>
          <w:tcPr>
            <w:tcW w:w="1804" w:type="dxa"/>
            <w:vMerge/>
          </w:tcPr>
          <w:p w14:paraId="262E502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78" w:type="dxa"/>
            <w:gridSpan w:val="2"/>
          </w:tcPr>
          <w:p w14:paraId="59C510C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3826" w:type="dxa"/>
          </w:tcPr>
          <w:p w14:paraId="78226A4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137326F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1E40A619" w14:textId="77777777" w:rsidR="008553A8" w:rsidRDefault="008553A8" w:rsidP="00CB2373"/>
        </w:tc>
        <w:tc>
          <w:tcPr>
            <w:tcW w:w="1804" w:type="dxa"/>
            <w:vMerge/>
          </w:tcPr>
          <w:p w14:paraId="3130DCA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78" w:type="dxa"/>
            <w:gridSpan w:val="2"/>
          </w:tcPr>
          <w:p w14:paraId="3A8DEF2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3826" w:type="dxa"/>
          </w:tcPr>
          <w:p w14:paraId="721B6D2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799BDBC8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D9687E4" w14:textId="77777777" w:rsidR="008553A8" w:rsidRDefault="008553A8" w:rsidP="00CB2373"/>
        </w:tc>
        <w:tc>
          <w:tcPr>
            <w:tcW w:w="1804" w:type="dxa"/>
            <w:vMerge/>
          </w:tcPr>
          <w:p w14:paraId="72E81F2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78" w:type="dxa"/>
            <w:gridSpan w:val="2"/>
          </w:tcPr>
          <w:p w14:paraId="4E00EA0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3826" w:type="dxa"/>
          </w:tcPr>
          <w:p w14:paraId="141EB89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4BD2E19B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5E7BB4D8" w14:textId="185CE6C3" w:rsidR="008553A8" w:rsidRDefault="00BC0118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4AD5AE3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2178" w:type="dxa"/>
            <w:gridSpan w:val="2"/>
          </w:tcPr>
          <w:p w14:paraId="0289557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3826" w:type="dxa"/>
          </w:tcPr>
          <w:p w14:paraId="69A075C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45B69F1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7425DC62" w14:textId="77777777" w:rsidR="008553A8" w:rsidRDefault="008553A8" w:rsidP="00CB2373"/>
        </w:tc>
        <w:tc>
          <w:tcPr>
            <w:tcW w:w="1804" w:type="dxa"/>
            <w:vMerge/>
          </w:tcPr>
          <w:p w14:paraId="6B849D1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78" w:type="dxa"/>
            <w:gridSpan w:val="2"/>
          </w:tcPr>
          <w:p w14:paraId="598ADD4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3826" w:type="dxa"/>
          </w:tcPr>
          <w:p w14:paraId="3F58FFD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5C493B3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51FC1B0A" w14:textId="05844B4C" w:rsidR="008553A8" w:rsidRDefault="00BC0118" w:rsidP="00CB2373">
            <w:r>
              <w:t>3</w:t>
            </w:r>
          </w:p>
        </w:tc>
        <w:tc>
          <w:tcPr>
            <w:tcW w:w="1804" w:type="dxa"/>
            <w:vMerge w:val="restart"/>
          </w:tcPr>
          <w:p w14:paraId="4FA63C5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Eventuele onderaanneming</w:t>
            </w:r>
          </w:p>
        </w:tc>
        <w:tc>
          <w:tcPr>
            <w:tcW w:w="2178" w:type="dxa"/>
            <w:gridSpan w:val="2"/>
          </w:tcPr>
          <w:p w14:paraId="3765395C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3826" w:type="dxa"/>
          </w:tcPr>
          <w:p w14:paraId="415645E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AA2FD29" w14:textId="77777777" w:rsidTr="00BC0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0162F945" w14:textId="77777777" w:rsidR="008553A8" w:rsidRDefault="008553A8" w:rsidP="00CB2373"/>
        </w:tc>
        <w:tc>
          <w:tcPr>
            <w:tcW w:w="1804" w:type="dxa"/>
            <w:vMerge/>
          </w:tcPr>
          <w:p w14:paraId="4D018B3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78" w:type="dxa"/>
            <w:gridSpan w:val="2"/>
          </w:tcPr>
          <w:p w14:paraId="4F4734F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3826" w:type="dxa"/>
          </w:tcPr>
          <w:p w14:paraId="79C8E26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3057" w14:paraId="30267A91" w14:textId="77777777" w:rsidTr="0080231C">
        <w:trPr>
          <w:trHeight w:val="1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482E2E3C" w14:textId="4F38EA7C" w:rsidR="006D3057" w:rsidRDefault="006D3057" w:rsidP="00CB2373">
            <w:r>
              <w:t>4</w:t>
            </w:r>
          </w:p>
        </w:tc>
        <w:tc>
          <w:tcPr>
            <w:tcW w:w="1804" w:type="dxa"/>
          </w:tcPr>
          <w:p w14:paraId="2EB07CEE" w14:textId="7513883E" w:rsidR="006D3057" w:rsidRDefault="006D3057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Opdracht</w:t>
            </w:r>
          </w:p>
        </w:tc>
        <w:tc>
          <w:tcPr>
            <w:tcW w:w="2178" w:type="dxa"/>
            <w:gridSpan w:val="2"/>
          </w:tcPr>
          <w:p w14:paraId="47AB3125" w14:textId="4F150E2E" w:rsidR="006D3057" w:rsidRDefault="006D3057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Jaarlijkse accountansverklaring conform de bestaande wet- en regelgeving</w:t>
            </w:r>
            <w:r>
              <w:t>.</w:t>
            </w:r>
          </w:p>
          <w:p w14:paraId="43B574BA" w14:textId="75CDD825" w:rsidR="006D3057" w:rsidRDefault="006D3057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26" w:type="dxa"/>
          </w:tcPr>
          <w:p w14:paraId="7B7A56E8" w14:textId="77777777" w:rsidR="006D3057" w:rsidRPr="00BC0118" w:rsidRDefault="006D3057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Ja/nee </w:t>
            </w:r>
            <w:r>
              <w:rPr>
                <w:i/>
                <w:iCs/>
              </w:rPr>
              <w:t>&lt;toelichting&gt;</w:t>
            </w:r>
          </w:p>
          <w:p w14:paraId="234BDB3D" w14:textId="2738F4D3" w:rsidR="006D3057" w:rsidRPr="00BC0118" w:rsidRDefault="006D3057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485299" w14:textId="77777777" w:rsidR="00383D36" w:rsidRDefault="00383D36" w:rsidP="00BE007B"/>
    <w:p w14:paraId="1F957A32" w14:textId="77777777" w:rsidR="00BE007B" w:rsidRPr="00BE007B" w:rsidRDefault="00BE007B" w:rsidP="00287217">
      <w:pPr>
        <w:spacing w:before="0" w:after="160" w:line="259" w:lineRule="auto"/>
      </w:pPr>
    </w:p>
    <w:sectPr w:rsidR="00BE007B" w:rsidRPr="00BE007B" w:rsidSect="005E0AE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A6540" w14:textId="77777777" w:rsidR="00ED738C" w:rsidRDefault="00ED738C" w:rsidP="00F43396">
      <w:pPr>
        <w:spacing w:line="240" w:lineRule="auto"/>
      </w:pPr>
      <w:r>
        <w:separator/>
      </w:r>
    </w:p>
    <w:p w14:paraId="489B00D2" w14:textId="77777777" w:rsidR="00ED738C" w:rsidRDefault="00ED738C"/>
  </w:endnote>
  <w:endnote w:type="continuationSeparator" w:id="0">
    <w:p w14:paraId="7FD6A479" w14:textId="77777777" w:rsidR="00ED738C" w:rsidRDefault="00ED738C" w:rsidP="00F43396">
      <w:pPr>
        <w:spacing w:line="240" w:lineRule="auto"/>
      </w:pPr>
      <w:r>
        <w:continuationSeparator/>
      </w:r>
    </w:p>
    <w:p w14:paraId="6870C418" w14:textId="77777777" w:rsidR="00ED738C" w:rsidRDefault="00ED7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mbria"/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6380A64F" w14:textId="7D7A24EE" w:rsidR="005E0AE7" w:rsidRPr="00BC0118" w:rsidRDefault="005E0AE7" w:rsidP="00BC0118">
    <w:pPr>
      <w:pStyle w:val="Voettekst"/>
      <w:rPr>
        <w:rStyle w:val="Sjabloontekst"/>
        <w:shd w:val="clear" w:color="auto" w:fill="auto"/>
      </w:rPr>
    </w:pPr>
    <w:r w:rsidRPr="00BC0118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A94235B" wp14:editId="601D237D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57AAE2" id="Vrije vorm: vorm 3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BC0118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8E74C8C" wp14:editId="3C708468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B92F4A3" id="Vrije vorm: vorm 5" o:spid="_x0000_s1026" style="position:absolute;margin-left:332pt;margin-top:-2.2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BC0118" w:rsidRPr="00BC0118">
      <w:rPr>
        <w:rStyle w:val="Sjabloontekst"/>
        <w:shd w:val="clear" w:color="auto" w:fill="auto"/>
      </w:rPr>
      <w:t>Stichting RINIS</w:t>
    </w:r>
  </w:p>
  <w:p w14:paraId="59790B5A" w14:textId="3FDED1A7" w:rsidR="00BE15F7" w:rsidRPr="005E0AE7" w:rsidRDefault="00BC0118" w:rsidP="00BC0118">
    <w:pPr>
      <w:pStyle w:val="Voettekst"/>
    </w:pPr>
    <w:r w:rsidRPr="00BC0118">
      <w:t>Referentieformulier Accountantsdiensten</w:t>
    </w:r>
    <w:r w:rsidR="005E0AE7" w:rsidRPr="00BC0118">
      <w:ptab w:relativeTo="margin" w:alignment="right" w:leader="none"/>
    </w:r>
    <w:r w:rsidR="005E0AE7" w:rsidRPr="00BC0118">
      <w:t>pagina</w:t>
    </w:r>
    <w:r w:rsidR="005E0AE7" w:rsidRPr="00582707">
      <w:t xml:space="preserve">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7F76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9452B0" wp14:editId="2C34F9AA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1B78CA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5AAC6D" wp14:editId="3C9597E2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78F9984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7567A3C3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24025E23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1DDE5" w14:textId="77777777" w:rsidR="00ED738C" w:rsidRDefault="00ED738C" w:rsidP="00F43396">
      <w:pPr>
        <w:spacing w:line="240" w:lineRule="auto"/>
      </w:pPr>
      <w:r>
        <w:separator/>
      </w:r>
    </w:p>
    <w:p w14:paraId="606A5E73" w14:textId="77777777" w:rsidR="00ED738C" w:rsidRDefault="00ED738C"/>
  </w:footnote>
  <w:footnote w:type="continuationSeparator" w:id="0">
    <w:p w14:paraId="4BD46EA5" w14:textId="77777777" w:rsidR="00ED738C" w:rsidRDefault="00ED738C" w:rsidP="00F43396">
      <w:pPr>
        <w:spacing w:line="240" w:lineRule="auto"/>
      </w:pPr>
      <w:r>
        <w:continuationSeparator/>
      </w:r>
    </w:p>
    <w:p w14:paraId="2FA58570" w14:textId="77777777" w:rsidR="00ED738C" w:rsidRDefault="00ED73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D6F4F" w14:textId="1E6598EB" w:rsidR="00BE007B" w:rsidRDefault="00BC0118" w:rsidP="00BE007B">
    <w:pPr>
      <w:pStyle w:val="Toelichtendetekst"/>
      <w:jc w:val="right"/>
    </w:pPr>
    <w:r>
      <w:rPr>
        <w:noProof/>
      </w:rPr>
      <w:drawing>
        <wp:inline distT="0" distB="0" distL="0" distR="0" wp14:anchorId="3AA82BB0" wp14:editId="6DF9FAC8">
          <wp:extent cx="1562710" cy="781355"/>
          <wp:effectExtent l="0" t="0" r="0" b="0"/>
          <wp:docPr id="1802334465" name="Picture 1802334465" descr="Afbeelding met tekst, Lettertype, logo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334465" name="Picture 1802334465" descr="Afbeelding met tekst, Lettertype, logo, schermopname&#10;&#10;Door AI gegenereerde inhoud is mogelijk onjuis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8028" cy="7840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64246F" w14:textId="77777777" w:rsidR="00CC2EDF" w:rsidRDefault="00CC2EDF" w:rsidP="00CC2EDF">
    <w:pPr>
      <w:pStyle w:val="Koptekst"/>
      <w:jc w:val="right"/>
    </w:pPr>
  </w:p>
  <w:p w14:paraId="0AD67E09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0488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.75pt;height:26.25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18"/>
    <w:rsid w:val="00015C13"/>
    <w:rsid w:val="00033DEA"/>
    <w:rsid w:val="00036339"/>
    <w:rsid w:val="0006298E"/>
    <w:rsid w:val="000806DE"/>
    <w:rsid w:val="000973B9"/>
    <w:rsid w:val="000A3BC0"/>
    <w:rsid w:val="000C23BF"/>
    <w:rsid w:val="000E1DC5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3F53"/>
    <w:rsid w:val="001D30CC"/>
    <w:rsid w:val="001D690B"/>
    <w:rsid w:val="002042F8"/>
    <w:rsid w:val="00220FA5"/>
    <w:rsid w:val="002463ED"/>
    <w:rsid w:val="00257281"/>
    <w:rsid w:val="00287217"/>
    <w:rsid w:val="002B2294"/>
    <w:rsid w:val="002D78DF"/>
    <w:rsid w:val="002E5242"/>
    <w:rsid w:val="0033034E"/>
    <w:rsid w:val="00361DDA"/>
    <w:rsid w:val="00383D36"/>
    <w:rsid w:val="003936EB"/>
    <w:rsid w:val="00394500"/>
    <w:rsid w:val="003B5658"/>
    <w:rsid w:val="00400F5C"/>
    <w:rsid w:val="004558EC"/>
    <w:rsid w:val="004622E7"/>
    <w:rsid w:val="00473B9B"/>
    <w:rsid w:val="00485AF5"/>
    <w:rsid w:val="0049193D"/>
    <w:rsid w:val="004A3B3D"/>
    <w:rsid w:val="004B1D75"/>
    <w:rsid w:val="004B6F34"/>
    <w:rsid w:val="004D5925"/>
    <w:rsid w:val="004D7B7F"/>
    <w:rsid w:val="004E3E2D"/>
    <w:rsid w:val="005069C2"/>
    <w:rsid w:val="005169ED"/>
    <w:rsid w:val="00551DF0"/>
    <w:rsid w:val="00582707"/>
    <w:rsid w:val="00591D73"/>
    <w:rsid w:val="005E0AE7"/>
    <w:rsid w:val="006077FB"/>
    <w:rsid w:val="00611663"/>
    <w:rsid w:val="00623CC3"/>
    <w:rsid w:val="00641996"/>
    <w:rsid w:val="00692CF3"/>
    <w:rsid w:val="006B4D69"/>
    <w:rsid w:val="006C1A3E"/>
    <w:rsid w:val="006D3057"/>
    <w:rsid w:val="006D73DD"/>
    <w:rsid w:val="006E79C5"/>
    <w:rsid w:val="006F4B6F"/>
    <w:rsid w:val="007040CA"/>
    <w:rsid w:val="00713A05"/>
    <w:rsid w:val="00747153"/>
    <w:rsid w:val="007570FB"/>
    <w:rsid w:val="00770E2F"/>
    <w:rsid w:val="0078250F"/>
    <w:rsid w:val="007D03F4"/>
    <w:rsid w:val="008361F7"/>
    <w:rsid w:val="00837DF6"/>
    <w:rsid w:val="0084081B"/>
    <w:rsid w:val="00847B53"/>
    <w:rsid w:val="008553A8"/>
    <w:rsid w:val="0086276B"/>
    <w:rsid w:val="00865369"/>
    <w:rsid w:val="008724FE"/>
    <w:rsid w:val="00875CA6"/>
    <w:rsid w:val="008A353C"/>
    <w:rsid w:val="008B3520"/>
    <w:rsid w:val="008D791A"/>
    <w:rsid w:val="008E0AE2"/>
    <w:rsid w:val="00962FF4"/>
    <w:rsid w:val="00975EFB"/>
    <w:rsid w:val="009B536F"/>
    <w:rsid w:val="009C1EA2"/>
    <w:rsid w:val="00A34D04"/>
    <w:rsid w:val="00A50877"/>
    <w:rsid w:val="00A557DC"/>
    <w:rsid w:val="00A56C24"/>
    <w:rsid w:val="00A75473"/>
    <w:rsid w:val="00AA2951"/>
    <w:rsid w:val="00AA3220"/>
    <w:rsid w:val="00AC4FD5"/>
    <w:rsid w:val="00AE0D92"/>
    <w:rsid w:val="00B41CC8"/>
    <w:rsid w:val="00B618E5"/>
    <w:rsid w:val="00B67462"/>
    <w:rsid w:val="00BB03E5"/>
    <w:rsid w:val="00BC0118"/>
    <w:rsid w:val="00BC57FA"/>
    <w:rsid w:val="00BE007B"/>
    <w:rsid w:val="00BE0CF1"/>
    <w:rsid w:val="00BE15F7"/>
    <w:rsid w:val="00C243DA"/>
    <w:rsid w:val="00C253AA"/>
    <w:rsid w:val="00C3283F"/>
    <w:rsid w:val="00C90DFA"/>
    <w:rsid w:val="00CA719C"/>
    <w:rsid w:val="00CB22E9"/>
    <w:rsid w:val="00CB2373"/>
    <w:rsid w:val="00CB7B0B"/>
    <w:rsid w:val="00CC2EDF"/>
    <w:rsid w:val="00CD3ACC"/>
    <w:rsid w:val="00D23D83"/>
    <w:rsid w:val="00D34A8C"/>
    <w:rsid w:val="00D63554"/>
    <w:rsid w:val="00D65927"/>
    <w:rsid w:val="00D678CA"/>
    <w:rsid w:val="00DA6FFB"/>
    <w:rsid w:val="00DE042D"/>
    <w:rsid w:val="00E010FD"/>
    <w:rsid w:val="00E2279A"/>
    <w:rsid w:val="00E42998"/>
    <w:rsid w:val="00E503EE"/>
    <w:rsid w:val="00E50A72"/>
    <w:rsid w:val="00E54A3D"/>
    <w:rsid w:val="00E634F1"/>
    <w:rsid w:val="00E72D32"/>
    <w:rsid w:val="00E967F6"/>
    <w:rsid w:val="00EA4C23"/>
    <w:rsid w:val="00EB40F0"/>
    <w:rsid w:val="00EC4294"/>
    <w:rsid w:val="00ED738C"/>
    <w:rsid w:val="00F42D00"/>
    <w:rsid w:val="00F43396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FE25A"/>
  <w15:chartTrackingRefBased/>
  <w15:docId w15:val="{30B25B58-A890-4AF7-8285-AF5BE1AB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paragraph" w:styleId="Revisie">
    <w:name w:val="Revision"/>
    <w:hidden/>
    <w:uiPriority w:val="99"/>
    <w:semiHidden/>
    <w:rsid w:val="006C1A3E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tteKwaaitaal\Tender%20People\Bedrijfsvoering%20-%20Toolkit%20TP\04%20Bijlagen\Template%20-%20Bijlage%20opgave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5AA07F16E4D469EA48C6D1B65C82C" ma:contentTypeVersion="6" ma:contentTypeDescription="Een nieuw document maken." ma:contentTypeScope="" ma:versionID="981b2642ef8a343e6b22eba8ffe7aee8">
  <xsd:schema xmlns:xsd="http://www.w3.org/2001/XMLSchema" xmlns:xs="http://www.w3.org/2001/XMLSchema" xmlns:p="http://schemas.microsoft.com/office/2006/metadata/properties" xmlns:ns2="46352d82-b1b9-49c8-b2e3-858ec47e3084" xmlns:ns3="c64fecbb-1954-4030-8120-5d79bf625a24" targetNamespace="http://schemas.microsoft.com/office/2006/metadata/properties" ma:root="true" ma:fieldsID="330133406d5cb24136ccfa170c11cdd1" ns2:_="" ns3:_="">
    <xsd:import namespace="46352d82-b1b9-49c8-b2e3-858ec47e3084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52d82-b1b9-49c8-b2e3-858ec47e3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75EE7-A01A-4FD3-89C5-FF861EBFC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352d82-b1b9-49c8-b2e3-858ec47e3084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C76F39-8D7F-47DD-95B3-168FCBD965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opgave referentieopdrachten</Template>
  <TotalTime>4</TotalTime>
  <Pages>1</Pages>
  <Words>150</Words>
  <Characters>826</Characters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2019-10-11T13:40:00Z</cp:lastPrinted>
  <dcterms:created xsi:type="dcterms:W3CDTF">2025-09-19T07:01:00Z</dcterms:created>
  <dcterms:modified xsi:type="dcterms:W3CDTF">2025-09-25T13:40:00Z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0x010100E3D5AA07F16E4D469EA48C6D1B65C82C</vt:lpwstr>
  </property>
  <property fmtid="{D5CDD505-2E9C-101B-9397-08002B2CF9AE}" pid="3" name="MediaServiceImageTags">
    <vt:lpwstr/>
  </property>
  <property fmtid="{D5CDD505-2E9C-101B-9397-08002B2CF9AE}" pid="5" name="docLang">
    <vt:lpwstr>nl</vt:lpwstr>
  </property>
</Properties>
</file>